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6CE069C4" w:rsidR="00F94E1B" w:rsidRDefault="00843C9B" w:rsidP="00CC5A67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r w:rsidR="00EA2EF5">
        <w:rPr>
          <w:b/>
          <w:sz w:val="24"/>
        </w:rPr>
        <w:t>163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CC5A67" w:rsidRPr="00CC5A67">
        <w:rPr>
          <w:b/>
          <w:i/>
          <w:sz w:val="28"/>
        </w:rPr>
        <w:t>S5-25</w:t>
      </w:r>
      <w:r w:rsidR="005317D3">
        <w:rPr>
          <w:b/>
          <w:i/>
          <w:sz w:val="28"/>
        </w:rPr>
        <w:t>4628</w:t>
      </w:r>
    </w:p>
    <w:p w14:paraId="09A00AF9" w14:textId="0A1301D6" w:rsidR="00285DAE" w:rsidRPr="00E153FF" w:rsidRDefault="00EA2EF5" w:rsidP="00285DAE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Wuhan, China, 13-17 October 2025</w:t>
      </w:r>
    </w:p>
    <w:p w14:paraId="6E6F3477" w14:textId="77777777" w:rsidR="00647F61" w:rsidRPr="002D3C77" w:rsidRDefault="00647F61" w:rsidP="00647F6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2"/>
          <w:szCs w:val="22"/>
        </w:rPr>
      </w:pPr>
    </w:p>
    <w:p w14:paraId="11DE808D" w14:textId="2923E736" w:rsidR="00F94E1B" w:rsidRDefault="00F94E1B" w:rsidP="00647F61">
      <w:pPr>
        <w:rPr>
          <w:rFonts w:ascii="Arial" w:hAnsi="Arial" w:cs="Arial"/>
        </w:rPr>
      </w:pPr>
    </w:p>
    <w:p w14:paraId="0EFA050B" w14:textId="18BA5C2F" w:rsidR="00013461" w:rsidRPr="00013461" w:rsidRDefault="00843C9B" w:rsidP="00013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bookmarkEnd w:id="0"/>
      <w:r w:rsidR="00013461">
        <w:rPr>
          <w:rFonts w:ascii="Arial" w:hAnsi="Arial" w:cs="Arial"/>
          <w:b/>
          <w:sz w:val="22"/>
          <w:szCs w:val="22"/>
        </w:rPr>
        <w:t xml:space="preserve">to </w:t>
      </w:r>
      <w:r w:rsidR="00013461" w:rsidRPr="00013461">
        <w:rPr>
          <w:rFonts w:ascii="Arial" w:hAnsi="Arial" w:cs="Arial"/>
          <w:b/>
          <w:sz w:val="22"/>
          <w:szCs w:val="22"/>
        </w:rPr>
        <w:t>LS on Study on Modernization of Specification Format and Procedures for 6G</w:t>
      </w:r>
    </w:p>
    <w:p w14:paraId="4883A40B" w14:textId="66DFC176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013461" w:rsidRPr="00013461">
        <w:rPr>
          <w:rFonts w:ascii="Arial" w:hAnsi="Arial" w:cs="Arial"/>
          <w:b/>
          <w:bCs/>
          <w:sz w:val="22"/>
          <w:szCs w:val="22"/>
        </w:rPr>
        <w:t>SP-251228</w:t>
      </w:r>
      <w:r w:rsidR="00013461">
        <w:rPr>
          <w:rFonts w:ascii="Arial" w:hAnsi="Arial" w:cs="Arial"/>
          <w:b/>
          <w:bCs/>
          <w:sz w:val="22"/>
          <w:szCs w:val="22"/>
        </w:rPr>
        <w:t xml:space="preserve"> (</w:t>
      </w:r>
      <w:r w:rsidR="00013461" w:rsidRPr="00013461">
        <w:rPr>
          <w:rFonts w:ascii="Arial" w:hAnsi="Arial" w:cs="Arial"/>
          <w:b/>
          <w:bCs/>
          <w:i/>
          <w:sz w:val="22"/>
          <w:szCs w:val="22"/>
        </w:rPr>
        <w:t>S5</w:t>
      </w:r>
      <w:r w:rsidR="00013461" w:rsidRPr="00013461">
        <w:rPr>
          <w:rFonts w:ascii="Arial" w:hAnsi="Arial" w:cs="Arial"/>
          <w:b/>
          <w:bCs/>
          <w:sz w:val="22"/>
          <w:szCs w:val="22"/>
        </w:rPr>
        <w:t>-254334</w:t>
      </w:r>
      <w:r w:rsidR="00013461">
        <w:rPr>
          <w:rFonts w:ascii="Arial" w:hAnsi="Arial" w:cs="Arial"/>
          <w:b/>
          <w:bCs/>
          <w:sz w:val="22"/>
          <w:szCs w:val="22"/>
        </w:rPr>
        <w:t xml:space="preserve">) </w:t>
      </w:r>
      <w:r w:rsidR="00013461" w:rsidRPr="00013461">
        <w:rPr>
          <w:rFonts w:ascii="Arial" w:hAnsi="Arial" w:cs="Arial"/>
          <w:b/>
          <w:bCs/>
          <w:sz w:val="22"/>
          <w:szCs w:val="22"/>
        </w:rPr>
        <w:t>LS on Study on Modernization of Specification Format and Procedures for 6G</w:t>
      </w:r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7E3341EF" w14:textId="6FAF4DE1" w:rsidR="00DE1C56" w:rsidRDefault="00843C9B" w:rsidP="00013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13461" w:rsidRPr="00013461">
        <w:rPr>
          <w:rFonts w:ascii="Arial" w:hAnsi="Arial" w:cs="Arial"/>
          <w:b/>
          <w:bCs/>
          <w:sz w:val="22"/>
          <w:szCs w:val="22"/>
        </w:rPr>
        <w:t>FS_6GSpecs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895BAB4" w:rsidR="00F94E1B" w:rsidRPr="005270B4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70B4">
        <w:rPr>
          <w:rFonts w:ascii="Arial" w:hAnsi="Arial" w:cs="Arial"/>
          <w:b/>
          <w:sz w:val="22"/>
          <w:szCs w:val="22"/>
        </w:rPr>
        <w:t>To: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  <w:r w:rsidR="00013461" w:rsidRPr="00013461">
        <w:rPr>
          <w:rFonts w:ascii="Arial" w:hAnsi="Arial" w:cs="Arial"/>
          <w:b/>
          <w:bCs/>
          <w:sz w:val="22"/>
          <w:szCs w:val="22"/>
          <w:lang w:eastAsia="zh-CN"/>
        </w:rPr>
        <w:t>TSG SA</w:t>
      </w:r>
    </w:p>
    <w:p w14:paraId="10026E11" w14:textId="69C81E1D" w:rsidR="00F94E1B" w:rsidRPr="005270B4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5270B4">
        <w:rPr>
          <w:rFonts w:ascii="Arial" w:hAnsi="Arial" w:cs="Arial"/>
          <w:b/>
          <w:sz w:val="22"/>
          <w:szCs w:val="22"/>
        </w:rPr>
        <w:t>Cc: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  <w:r w:rsidR="00013461" w:rsidRPr="00013461">
        <w:rPr>
          <w:rFonts w:ascii="Arial" w:hAnsi="Arial" w:cs="Arial"/>
          <w:b/>
          <w:bCs/>
          <w:sz w:val="22"/>
          <w:szCs w:val="22"/>
        </w:rPr>
        <w:t>TSG RAN, TSG CT</w:t>
      </w:r>
    </w:p>
    <w:bookmarkEnd w:id="6"/>
    <w:bookmarkEnd w:id="7"/>
    <w:p w14:paraId="48453580" w14:textId="77777777" w:rsidR="00F94E1B" w:rsidRPr="005270B4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0FC359BA" w14:textId="77777777" w:rsidR="00EA2EF5" w:rsidRPr="005270B4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270B4">
        <w:rPr>
          <w:rFonts w:ascii="Arial" w:hAnsi="Arial" w:cs="Arial"/>
          <w:b/>
          <w:sz w:val="22"/>
          <w:szCs w:val="22"/>
        </w:rPr>
        <w:t>Contact person: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  <w:r w:rsidR="00EA2EF5" w:rsidRPr="005270B4">
        <w:rPr>
          <w:rFonts w:ascii="Arial" w:hAnsi="Arial" w:cs="Arial"/>
          <w:b/>
          <w:bCs/>
          <w:sz w:val="22"/>
          <w:szCs w:val="22"/>
        </w:rPr>
        <w:t>Hassan Al-Kanani</w:t>
      </w:r>
      <w:r w:rsidR="00B554B8" w:rsidRPr="005270B4">
        <w:rPr>
          <w:rFonts w:ascii="Arial" w:hAnsi="Arial" w:cs="Arial"/>
          <w:b/>
          <w:bCs/>
          <w:sz w:val="22"/>
          <w:szCs w:val="22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526ECFBD" w14:textId="4FA9D84D" w:rsidR="009367C9" w:rsidRPr="009367C9" w:rsidRDefault="009367C9" w:rsidP="009367C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</w:rPr>
      </w:pPr>
      <w:r w:rsidRPr="009367C9">
        <w:rPr>
          <w:rFonts w:eastAsia="Times New Roman"/>
        </w:rPr>
        <w:t>SA5 thanks TSG SA for issuing the LS on FS_6GSpecs Study on Modernization of Specification Format and Procedures for 6G. The study’s motivation to revisit and evolve current specification formats and CR-processing workflows in preparation for 6G normative work is fully supported.</w:t>
      </w:r>
    </w:p>
    <w:p w14:paraId="0F2B5AC5" w14:textId="77777777" w:rsidR="009367C9" w:rsidRPr="009367C9" w:rsidRDefault="009367C9" w:rsidP="009367C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</w:rPr>
      </w:pPr>
      <w:r w:rsidRPr="009367C9">
        <w:rPr>
          <w:rFonts w:eastAsia="Times New Roman"/>
        </w:rPr>
        <w:t xml:space="preserve">SA5 maintains </w:t>
      </w:r>
      <w:proofErr w:type="gramStart"/>
      <w:r w:rsidRPr="009367C9">
        <w:rPr>
          <w:rFonts w:eastAsia="Times New Roman"/>
        </w:rPr>
        <w:t>a large number of</w:t>
      </w:r>
      <w:proofErr w:type="gramEnd"/>
      <w:r w:rsidRPr="009367C9">
        <w:rPr>
          <w:rFonts w:eastAsia="Times New Roman"/>
        </w:rPr>
        <w:t xml:space="preserve"> specifications across multiple releases, primarily due to the extensive scope of OAM, with additional contributions from Charging specifications. Many of these specifications are interrelated or dependent and are extensively cross-referenced, reflecting the complexity of managing multi-release specification sets.</w:t>
      </w:r>
    </w:p>
    <w:p w14:paraId="4E5F84A6" w14:textId="6DA71D27" w:rsidR="009367C9" w:rsidRPr="009367C9" w:rsidRDefault="009367C9" w:rsidP="009367C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</w:rPr>
      </w:pPr>
      <w:r w:rsidRPr="009367C9">
        <w:rPr>
          <w:rFonts w:eastAsia="Times New Roman"/>
        </w:rPr>
        <w:t>Existing Stage 3 tool usage and pipeline behaviour, as documented in Table B‑1 / Annex B of TR 21.802, illustrate SA5’s practical experience in managing complex specification sets. Stage 1/2 TS text is maintained in Microsoft Word, while Stage 3 artefacts</w:t>
      </w:r>
      <w:r>
        <w:rPr>
          <w:rFonts w:eastAsia="Times New Roman"/>
        </w:rPr>
        <w:t xml:space="preserve"> </w:t>
      </w:r>
      <w:r w:rsidRPr="009367C9">
        <w:rPr>
          <w:rFonts w:eastAsia="Times New Roman"/>
        </w:rPr>
        <w:t xml:space="preserve">including </w:t>
      </w:r>
      <w:proofErr w:type="spellStart"/>
      <w:r w:rsidRPr="009367C9">
        <w:rPr>
          <w:rFonts w:eastAsia="Times New Roman"/>
        </w:rPr>
        <w:t>OpenAPI</w:t>
      </w:r>
      <w:proofErr w:type="spellEnd"/>
      <w:r w:rsidRPr="009367C9">
        <w:rPr>
          <w:rFonts w:eastAsia="Times New Roman"/>
        </w:rPr>
        <w:t xml:space="preserve"> YAML files, </w:t>
      </w:r>
      <w:r w:rsidR="00294774">
        <w:rPr>
          <w:rFonts w:eastAsia="Times New Roman"/>
        </w:rPr>
        <w:t>ASN.1, GP</w:t>
      </w:r>
      <w:r w:rsidR="00B4408B">
        <w:rPr>
          <w:rFonts w:eastAsia="Times New Roman"/>
        </w:rPr>
        <w:t>B</w:t>
      </w:r>
      <w:r w:rsidR="00294774">
        <w:rPr>
          <w:rFonts w:eastAsia="Times New Roman"/>
        </w:rPr>
        <w:t xml:space="preserve">, </w:t>
      </w:r>
      <w:r w:rsidRPr="009367C9">
        <w:rPr>
          <w:rFonts w:eastAsia="Times New Roman"/>
        </w:rPr>
        <w:t>XSD, and YANG data models</w:t>
      </w:r>
      <w:r>
        <w:rPr>
          <w:rFonts w:eastAsia="Times New Roman"/>
        </w:rPr>
        <w:t xml:space="preserve"> </w:t>
      </w:r>
      <w:r w:rsidRPr="009367C9">
        <w:rPr>
          <w:rFonts w:eastAsia="Times New Roman"/>
        </w:rPr>
        <w:t>are managed through the 3GPP Forge environment. An automated validation and generation pipeline on Forge ensures artefact consistency and efficient integration into TS releases. Stage 3 artefacts are distributed together with each published TS in the same ZIP package, reflecting SA5’s established processes and tooling for Stage 3 artefacts and CR workflows.</w:t>
      </w:r>
    </w:p>
    <w:p w14:paraId="25B30D57" w14:textId="4DC9082D" w:rsidR="00205D3A" w:rsidRPr="00205D3A" w:rsidRDefault="009367C9" w:rsidP="009367C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</w:rPr>
      </w:pPr>
      <w:r w:rsidRPr="009367C9">
        <w:rPr>
          <w:rFonts w:eastAsia="Times New Roman"/>
        </w:rPr>
        <w:t>Many of the study objectives</w:t>
      </w:r>
      <w:r>
        <w:rPr>
          <w:rFonts w:eastAsia="Times New Roman"/>
        </w:rPr>
        <w:t xml:space="preserve"> </w:t>
      </w:r>
      <w:r w:rsidRPr="009367C9">
        <w:rPr>
          <w:rFonts w:eastAsia="Times New Roman"/>
        </w:rPr>
        <w:t>such as improved automation, better interoperability between formats, reduced CR implementation latency, and enhanced navigation and cross-referencing</w:t>
      </w:r>
      <w:r>
        <w:rPr>
          <w:rFonts w:eastAsia="Times New Roman"/>
        </w:rPr>
        <w:t xml:space="preserve"> </w:t>
      </w:r>
      <w:r w:rsidRPr="009367C9">
        <w:rPr>
          <w:rFonts w:eastAsia="Times New Roman"/>
        </w:rPr>
        <w:t>are closely aligned with the challenges faced by all TSGs in maintaining large multi-release specification sets.</w:t>
      </w:r>
    </w:p>
    <w:p w14:paraId="7D41F340" w14:textId="68C71CC0" w:rsidR="00F94E1B" w:rsidRDefault="005270B4">
      <w:pPr>
        <w:pStyle w:val="Heading1"/>
      </w:pPr>
      <w:r>
        <w:t>2</w:t>
      </w:r>
      <w:r w:rsidR="00843C9B">
        <w:tab/>
        <w:t>Actions</w:t>
      </w:r>
    </w:p>
    <w:p w14:paraId="75D03419" w14:textId="5F0D24EF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F0CE5">
        <w:rPr>
          <w:rFonts w:ascii="Arial" w:hAnsi="Arial" w:cs="Arial"/>
          <w:b/>
        </w:rPr>
        <w:t xml:space="preserve">TSG </w:t>
      </w:r>
      <w:r w:rsidR="00EA2EF5">
        <w:rPr>
          <w:rFonts w:ascii="Arial" w:hAnsi="Arial" w:cs="Arial"/>
          <w:b/>
          <w:lang w:eastAsia="zh-CN"/>
        </w:rPr>
        <w:t>SA</w:t>
      </w:r>
      <w:r w:rsidR="0088218F">
        <w:rPr>
          <w:rFonts w:ascii="Arial" w:hAnsi="Arial" w:cs="Arial"/>
          <w:b/>
          <w:lang w:eastAsia="zh-CN"/>
        </w:rPr>
        <w:t>:</w:t>
      </w:r>
    </w:p>
    <w:p w14:paraId="4F6BAAFF" w14:textId="1D66E505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 xml:space="preserve">SA </w:t>
      </w:r>
      <w:r w:rsidR="008B6507" w:rsidRPr="008B6507">
        <w:t>to take the above information into consideration</w:t>
      </w:r>
      <w:r w:rsidR="00CF0CE5">
        <w:t>.</w:t>
      </w:r>
    </w:p>
    <w:p w14:paraId="7C6DBA57" w14:textId="7F367D49" w:rsidR="00F94E1B" w:rsidRDefault="00B83C2F">
      <w:pPr>
        <w:pStyle w:val="Heading1"/>
        <w:rPr>
          <w:szCs w:val="36"/>
        </w:rPr>
      </w:pPr>
      <w:r>
        <w:rPr>
          <w:szCs w:val="36"/>
        </w:rPr>
        <w:lastRenderedPageBreak/>
        <w:t>5</w:t>
      </w:r>
      <w:r w:rsidR="00843C9B">
        <w:rPr>
          <w:szCs w:val="36"/>
        </w:rPr>
        <w:tab/>
        <w:t xml:space="preserve">Dates of next </w:t>
      </w:r>
      <w:r w:rsidR="00843C9B">
        <w:rPr>
          <w:rFonts w:cs="Arial"/>
          <w:bCs/>
          <w:szCs w:val="36"/>
        </w:rPr>
        <w:t xml:space="preserve">TSG </w:t>
      </w:r>
      <w:r w:rsidR="00843C9B">
        <w:rPr>
          <w:rFonts w:cs="Arial"/>
          <w:szCs w:val="36"/>
        </w:rPr>
        <w:t>SA</w:t>
      </w:r>
      <w:r w:rsidR="00843C9B">
        <w:rPr>
          <w:rFonts w:cs="Arial"/>
          <w:bCs/>
          <w:szCs w:val="36"/>
        </w:rPr>
        <w:t xml:space="preserve"> WG 5</w:t>
      </w:r>
      <w:r w:rsidR="00843C9B"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1FF41" w14:textId="77777777" w:rsidR="005C0581" w:rsidRDefault="005C0581">
      <w:pPr>
        <w:spacing w:after="0"/>
      </w:pPr>
      <w:r>
        <w:separator/>
      </w:r>
    </w:p>
  </w:endnote>
  <w:endnote w:type="continuationSeparator" w:id="0">
    <w:p w14:paraId="3C01F81B" w14:textId="77777777" w:rsidR="005C0581" w:rsidRDefault="005C0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1BD3" w14:textId="77777777" w:rsidR="005C0581" w:rsidRDefault="005C0581">
      <w:pPr>
        <w:spacing w:after="0"/>
      </w:pPr>
      <w:r>
        <w:separator/>
      </w:r>
    </w:p>
  </w:footnote>
  <w:footnote w:type="continuationSeparator" w:id="0">
    <w:p w14:paraId="1585B565" w14:textId="77777777" w:rsidR="005C0581" w:rsidRDefault="005C05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690F06"/>
    <w:multiLevelType w:val="multilevel"/>
    <w:tmpl w:val="F9E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EA210B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36057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15641A"/>
    <w:multiLevelType w:val="multilevel"/>
    <w:tmpl w:val="E944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D6229D"/>
    <w:multiLevelType w:val="multilevel"/>
    <w:tmpl w:val="E944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23621"/>
    <w:multiLevelType w:val="multilevel"/>
    <w:tmpl w:val="ADDC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F8127A"/>
    <w:multiLevelType w:val="multilevel"/>
    <w:tmpl w:val="C1BCD3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824084"/>
    <w:multiLevelType w:val="multilevel"/>
    <w:tmpl w:val="987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896FDD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1F76C5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6A05C6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52577"/>
    <w:multiLevelType w:val="multilevel"/>
    <w:tmpl w:val="F500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8D2AAA"/>
    <w:multiLevelType w:val="multilevel"/>
    <w:tmpl w:val="FCF631B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E32C0D"/>
    <w:multiLevelType w:val="multilevel"/>
    <w:tmpl w:val="43F80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18"/>
  </w:num>
  <w:num w:numId="5" w16cid:durableId="468135916">
    <w:abstractNumId w:val="12"/>
  </w:num>
  <w:num w:numId="6" w16cid:durableId="91360436">
    <w:abstractNumId w:val="15"/>
  </w:num>
  <w:num w:numId="7" w16cid:durableId="336812328">
    <w:abstractNumId w:val="7"/>
  </w:num>
  <w:num w:numId="8" w16cid:durableId="714277933">
    <w:abstractNumId w:val="4"/>
  </w:num>
  <w:num w:numId="9" w16cid:durableId="463279218">
    <w:abstractNumId w:val="19"/>
  </w:num>
  <w:num w:numId="10" w16cid:durableId="1438596981">
    <w:abstractNumId w:val="3"/>
  </w:num>
  <w:num w:numId="11" w16cid:durableId="1124613807">
    <w:abstractNumId w:val="10"/>
  </w:num>
  <w:num w:numId="12" w16cid:durableId="88159664">
    <w:abstractNumId w:val="11"/>
  </w:num>
  <w:num w:numId="13" w16cid:durableId="119036773">
    <w:abstractNumId w:val="20"/>
  </w:num>
  <w:num w:numId="14" w16cid:durableId="1733654805">
    <w:abstractNumId w:val="21"/>
  </w:num>
  <w:num w:numId="15" w16cid:durableId="756825942">
    <w:abstractNumId w:val="6"/>
  </w:num>
  <w:num w:numId="16" w16cid:durableId="1980262382">
    <w:abstractNumId w:val="14"/>
  </w:num>
  <w:num w:numId="17" w16cid:durableId="990983983">
    <w:abstractNumId w:val="13"/>
  </w:num>
  <w:num w:numId="18" w16cid:durableId="780566120">
    <w:abstractNumId w:val="16"/>
  </w:num>
  <w:num w:numId="19" w16cid:durableId="971054140">
    <w:abstractNumId w:val="17"/>
  </w:num>
  <w:num w:numId="20" w16cid:durableId="2089301425">
    <w:abstractNumId w:val="8"/>
  </w:num>
  <w:num w:numId="21" w16cid:durableId="1776364015">
    <w:abstractNumId w:val="5"/>
  </w:num>
  <w:num w:numId="22" w16cid:durableId="964858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461"/>
    <w:rsid w:val="00013A52"/>
    <w:rsid w:val="00015110"/>
    <w:rsid w:val="00017F23"/>
    <w:rsid w:val="00026722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276F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417C6"/>
    <w:rsid w:val="0014672F"/>
    <w:rsid w:val="0016161F"/>
    <w:rsid w:val="001642F4"/>
    <w:rsid w:val="00167390"/>
    <w:rsid w:val="00181F65"/>
    <w:rsid w:val="001927D5"/>
    <w:rsid w:val="001A0243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5D3A"/>
    <w:rsid w:val="00206622"/>
    <w:rsid w:val="00216D6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42B4"/>
    <w:rsid w:val="00294774"/>
    <w:rsid w:val="0029690D"/>
    <w:rsid w:val="002B1605"/>
    <w:rsid w:val="002B5793"/>
    <w:rsid w:val="002B74A7"/>
    <w:rsid w:val="002C5514"/>
    <w:rsid w:val="002C7F38"/>
    <w:rsid w:val="002D45AE"/>
    <w:rsid w:val="002D7009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4E7168"/>
    <w:rsid w:val="00511396"/>
    <w:rsid w:val="00520423"/>
    <w:rsid w:val="005227FA"/>
    <w:rsid w:val="00522ED5"/>
    <w:rsid w:val="00523C2E"/>
    <w:rsid w:val="00526409"/>
    <w:rsid w:val="005270B4"/>
    <w:rsid w:val="005317D3"/>
    <w:rsid w:val="005326C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0581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4F6D"/>
    <w:rsid w:val="00615327"/>
    <w:rsid w:val="00620FC6"/>
    <w:rsid w:val="00637F6E"/>
    <w:rsid w:val="00642E8A"/>
    <w:rsid w:val="00647F61"/>
    <w:rsid w:val="00654F89"/>
    <w:rsid w:val="00657D49"/>
    <w:rsid w:val="00673074"/>
    <w:rsid w:val="006750DE"/>
    <w:rsid w:val="00686942"/>
    <w:rsid w:val="006869F7"/>
    <w:rsid w:val="00694B78"/>
    <w:rsid w:val="006A67D6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367C9"/>
    <w:rsid w:val="0094094C"/>
    <w:rsid w:val="009436C5"/>
    <w:rsid w:val="009443C4"/>
    <w:rsid w:val="009520B6"/>
    <w:rsid w:val="009600B4"/>
    <w:rsid w:val="00961238"/>
    <w:rsid w:val="00982250"/>
    <w:rsid w:val="00986FEF"/>
    <w:rsid w:val="00990BE3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513A0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0EF"/>
    <w:rsid w:val="00B03775"/>
    <w:rsid w:val="00B07B55"/>
    <w:rsid w:val="00B15570"/>
    <w:rsid w:val="00B32BCB"/>
    <w:rsid w:val="00B350A5"/>
    <w:rsid w:val="00B353DB"/>
    <w:rsid w:val="00B371F1"/>
    <w:rsid w:val="00B41CEE"/>
    <w:rsid w:val="00B4408B"/>
    <w:rsid w:val="00B457E8"/>
    <w:rsid w:val="00B5431F"/>
    <w:rsid w:val="00B554B8"/>
    <w:rsid w:val="00B63B8F"/>
    <w:rsid w:val="00B6550D"/>
    <w:rsid w:val="00B726DA"/>
    <w:rsid w:val="00B82799"/>
    <w:rsid w:val="00B83C2F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0659"/>
    <w:rsid w:val="00CB506A"/>
    <w:rsid w:val="00CB71A2"/>
    <w:rsid w:val="00CC039B"/>
    <w:rsid w:val="00CC5A67"/>
    <w:rsid w:val="00CC6232"/>
    <w:rsid w:val="00CD087B"/>
    <w:rsid w:val="00CD1375"/>
    <w:rsid w:val="00CE164F"/>
    <w:rsid w:val="00CE7910"/>
    <w:rsid w:val="00CF0CE5"/>
    <w:rsid w:val="00CF40AE"/>
    <w:rsid w:val="00CF6087"/>
    <w:rsid w:val="00CF78F9"/>
    <w:rsid w:val="00D0487D"/>
    <w:rsid w:val="00D05929"/>
    <w:rsid w:val="00D128D3"/>
    <w:rsid w:val="00D1519C"/>
    <w:rsid w:val="00D22F88"/>
    <w:rsid w:val="00D2460E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660"/>
    <w:rsid w:val="00DD6A3A"/>
    <w:rsid w:val="00DE1C56"/>
    <w:rsid w:val="00DF3E55"/>
    <w:rsid w:val="00DF4017"/>
    <w:rsid w:val="00E0182A"/>
    <w:rsid w:val="00E13F9E"/>
    <w:rsid w:val="00E21BBA"/>
    <w:rsid w:val="00E24C1B"/>
    <w:rsid w:val="00E26846"/>
    <w:rsid w:val="00E36BBF"/>
    <w:rsid w:val="00E43730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D1D75"/>
    <w:rsid w:val="00ED4CE7"/>
    <w:rsid w:val="00EE60FF"/>
    <w:rsid w:val="00F030B0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729D6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270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Hassan Al-Kanani (NEC)_rev1</cp:lastModifiedBy>
  <cp:revision>6</cp:revision>
  <cp:lastPrinted>2002-04-23T07:10:00Z</cp:lastPrinted>
  <dcterms:created xsi:type="dcterms:W3CDTF">2025-10-16T15:45:00Z</dcterms:created>
  <dcterms:modified xsi:type="dcterms:W3CDTF">2025-10-16T15:48:00Z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